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E5" w:rsidRPr="00781211" w:rsidRDefault="00B628E5" w:rsidP="00781211">
      <w:pPr>
        <w:widowControl/>
        <w:suppressAutoHyphens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  <w:r w:rsidRPr="004B74E2">
        <w:rPr>
          <w:rFonts w:ascii="Times New Roman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4" o:title=""/>
          </v:shape>
        </w:pict>
      </w:r>
    </w:p>
    <w:p w:rsidR="00B628E5" w:rsidRPr="00781211" w:rsidRDefault="00B628E5" w:rsidP="00781211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B628E5" w:rsidRPr="00781211" w:rsidRDefault="00B628E5" w:rsidP="00781211">
      <w:pPr>
        <w:keepNext/>
        <w:widowControl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781211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Кирсановский городской Совет</w:t>
      </w:r>
    </w:p>
    <w:p w:rsidR="00B628E5" w:rsidRPr="00781211" w:rsidRDefault="00B628E5" w:rsidP="00781211">
      <w:pPr>
        <w:widowControl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781211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народных депутатов</w:t>
      </w:r>
    </w:p>
    <w:p w:rsidR="00B628E5" w:rsidRPr="00781211" w:rsidRDefault="00B628E5" w:rsidP="00781211">
      <w:pPr>
        <w:keepNext/>
        <w:widowControl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r w:rsidRPr="00781211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 области</w:t>
      </w:r>
    </w:p>
    <w:p w:rsidR="00B628E5" w:rsidRPr="00781211" w:rsidRDefault="00B628E5" w:rsidP="00781211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7e-5mm;mso-wrap-distance-bottom:-47e-5mm;mso-position-vertical-relative:page" from="44.9pt,192.85pt" to="462.5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CG0fwk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B628E5" w:rsidRPr="00781211" w:rsidRDefault="00B628E5" w:rsidP="00781211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781211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B628E5" w:rsidRPr="00781211" w:rsidRDefault="00B628E5" w:rsidP="00781211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B628E5" w:rsidRPr="00781211" w:rsidRDefault="00B628E5" w:rsidP="00781211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B628E5" w:rsidRPr="00781211" w:rsidRDefault="00B628E5" w:rsidP="00781211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 w:rsidRPr="00781211">
        <w:rPr>
          <w:rFonts w:ascii="Times New Roman" w:hAnsi="Times New Roman" w:cs="Tahoma"/>
          <w:kern w:val="3"/>
          <w:lang w:bidi="fa-IR"/>
        </w:rPr>
        <w:t>26</w:t>
      </w:r>
      <w:r w:rsidRPr="00781211">
        <w:rPr>
          <w:rFonts w:ascii="Times New Roman" w:hAnsi="Times New Roman" w:cs="Tahoma"/>
          <w:kern w:val="3"/>
          <w:lang w:val="de-DE" w:bidi="fa-IR"/>
        </w:rPr>
        <w:t xml:space="preserve"> </w:t>
      </w:r>
      <w:r w:rsidRPr="00781211">
        <w:rPr>
          <w:rFonts w:ascii="Times New Roman" w:hAnsi="Times New Roman" w:cs="Tahoma"/>
          <w:kern w:val="3"/>
          <w:lang w:bidi="fa-IR"/>
        </w:rPr>
        <w:t>декабря</w:t>
      </w:r>
      <w:r w:rsidRPr="00781211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781211">
        <w:rPr>
          <w:rFonts w:ascii="Times New Roman" w:hAnsi="Times New Roman" w:cs="Tahoma"/>
          <w:kern w:val="3"/>
          <w:lang w:bidi="fa-IR"/>
        </w:rPr>
        <w:t xml:space="preserve">23 </w:t>
      </w:r>
      <w:r w:rsidRPr="00781211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781211">
        <w:rPr>
          <w:rFonts w:ascii="Times New Roman" w:hAnsi="Times New Roman" w:cs="Tahoma"/>
          <w:kern w:val="3"/>
          <w:lang w:bidi="fa-IR"/>
        </w:rPr>
        <w:t>33</w:t>
      </w:r>
      <w:r>
        <w:rPr>
          <w:rFonts w:ascii="Times New Roman" w:hAnsi="Times New Roman" w:cs="Tahoma"/>
          <w:kern w:val="3"/>
          <w:lang w:bidi="fa-IR"/>
        </w:rPr>
        <w:t>1</w:t>
      </w:r>
      <w:bookmarkStart w:id="0" w:name="_GoBack"/>
      <w:bookmarkEnd w:id="0"/>
    </w:p>
    <w:p w:rsidR="00B628E5" w:rsidRDefault="00B628E5" w:rsidP="009542BA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</w:p>
    <w:p w:rsidR="00B628E5" w:rsidRDefault="00B628E5" w:rsidP="009542BA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B628E5" w:rsidRDefault="00B628E5" w:rsidP="009542BA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27.12.2022</w:t>
      </w:r>
    </w:p>
    <w:p w:rsidR="00B628E5" w:rsidRDefault="00B628E5" w:rsidP="009542BA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243 «О бюджете города Кирсанова на 2023 год</w:t>
      </w:r>
    </w:p>
    <w:p w:rsidR="00B628E5" w:rsidRDefault="00B628E5" w:rsidP="009542BA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2024 и 2025  годов»</w:t>
      </w:r>
    </w:p>
    <w:p w:rsidR="00B628E5" w:rsidRDefault="00B628E5" w:rsidP="009542BA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9542BA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B628E5" w:rsidRDefault="00B628E5" w:rsidP="00F222D9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>В соответствии  c Законом Тамбовской области от 23.12.2022  №206-З  «О  бюджете Тамбовской области на 2023 год и на плановый период 2024 и 2025 годов» и  со статьей 58  Положения «О бюджетном процессе в городе Кирсанове» Кирсановский городской Совет народных депутатов Р Е Ш И Л:</w:t>
      </w:r>
    </w:p>
    <w:p w:rsidR="00B628E5" w:rsidRDefault="00B628E5" w:rsidP="009542BA">
      <w:pPr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Внести в решение Кирсановского городского Совета народных депутатов от 27.12.2022 №243 «О  бюджете города Кирсанова на 2023 год и на плановый период 2024 и 2025 годов» («Кирсановский вестник» № 41 от 28.12.2022, № 5 от 01.03.2023, № 15 от 31.05.2023, № 25 от 30.08.2023, № 34 от 01.11.2023),  следующие изменения: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подпункты 1, 2  части 1  статьи 1  изложить в следующей редакции: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«1. Утвердить  основные характеристики бюджета города Кирсанова на 2023 год:</w:t>
      </w:r>
    </w:p>
    <w:p w:rsidR="00B628E5" w:rsidRPr="00D546EC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479753,4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</w:t>
      </w:r>
    </w:p>
    <w:p w:rsidR="00B628E5" w:rsidRPr="00D546EC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120000,1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628E5" w:rsidRPr="00D546EC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359753,3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67350,2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 xml:space="preserve"> 493514,5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;»;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приложения №2, №3, №4, №5 к решению Кирсановского городского Совета народных депутатов от 27.12.2022  № 243 «О  бюджете города Кирсанова на 2023 год и на плановый период 2024 и 2025 годов» изложить в следующей редакции (прилагаются).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B628E5" w:rsidRDefault="00B628E5" w:rsidP="00F222D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F222D9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B628E5" w:rsidRDefault="00B628E5" w:rsidP="009542BA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9542BA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628E5" w:rsidRDefault="00B628E5" w:rsidP="009542BA">
      <w:pPr>
        <w:widowControl/>
        <w:tabs>
          <w:tab w:val="left" w:pos="720"/>
          <w:tab w:val="left" w:pos="669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Председатель городского                                Глава города Кирсанова</w:t>
      </w:r>
    </w:p>
    <w:p w:rsidR="00B628E5" w:rsidRDefault="00B628E5" w:rsidP="009542BA">
      <w:pPr>
        <w:widowControl/>
        <w:tabs>
          <w:tab w:val="left" w:pos="72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депутатов</w:t>
      </w:r>
    </w:p>
    <w:p w:rsidR="00B628E5" w:rsidRDefault="00B628E5" w:rsidP="009542BA">
      <w:pPr>
        <w:widowControl/>
        <w:tabs>
          <w:tab w:val="left" w:pos="720"/>
        </w:tabs>
        <w:suppressAutoHyphens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28E5" w:rsidRDefault="00B628E5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О.Р. Шапиро                                            С.А. Павлов</w:t>
      </w:r>
    </w:p>
    <w:sectPr w:rsidR="00B628E5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0FC6"/>
    <w:rsid w:val="000228F3"/>
    <w:rsid w:val="00030488"/>
    <w:rsid w:val="00040DA7"/>
    <w:rsid w:val="000427C1"/>
    <w:rsid w:val="000451C8"/>
    <w:rsid w:val="000470C3"/>
    <w:rsid w:val="0006138C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B74E2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1211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3EEF"/>
    <w:rsid w:val="00914F1D"/>
    <w:rsid w:val="00916710"/>
    <w:rsid w:val="00935EE2"/>
    <w:rsid w:val="009542BA"/>
    <w:rsid w:val="00956F8D"/>
    <w:rsid w:val="009623A0"/>
    <w:rsid w:val="00970B4B"/>
    <w:rsid w:val="00992F89"/>
    <w:rsid w:val="009934B0"/>
    <w:rsid w:val="00994AC4"/>
    <w:rsid w:val="00995268"/>
    <w:rsid w:val="009A3E7E"/>
    <w:rsid w:val="009B4E2F"/>
    <w:rsid w:val="009B6C78"/>
    <w:rsid w:val="009D474D"/>
    <w:rsid w:val="009E1A9E"/>
    <w:rsid w:val="009E32A1"/>
    <w:rsid w:val="00A16C24"/>
    <w:rsid w:val="00A2003F"/>
    <w:rsid w:val="00A20144"/>
    <w:rsid w:val="00A21154"/>
    <w:rsid w:val="00A25C17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E4FA0"/>
    <w:rsid w:val="00AF03FC"/>
    <w:rsid w:val="00AF3000"/>
    <w:rsid w:val="00AF41D4"/>
    <w:rsid w:val="00B0430C"/>
    <w:rsid w:val="00B06120"/>
    <w:rsid w:val="00B144B8"/>
    <w:rsid w:val="00B149F4"/>
    <w:rsid w:val="00B300CD"/>
    <w:rsid w:val="00B33787"/>
    <w:rsid w:val="00B3470E"/>
    <w:rsid w:val="00B45CE4"/>
    <w:rsid w:val="00B45DCF"/>
    <w:rsid w:val="00B52C9B"/>
    <w:rsid w:val="00B568AC"/>
    <w:rsid w:val="00B628E5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5F7D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22D9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56C3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 w:cs="Times New Roman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5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1223</TotalTime>
  <Pages>2</Pages>
  <Words>357</Words>
  <Characters>2040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107</cp:revision>
  <cp:lastPrinted>2018-12-14T13:12:00Z</cp:lastPrinted>
  <dcterms:created xsi:type="dcterms:W3CDTF">2018-05-30T10:40:00Z</dcterms:created>
  <dcterms:modified xsi:type="dcterms:W3CDTF">2023-12-27T13:12:00Z</dcterms:modified>
</cp:coreProperties>
</file>